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1D52C704" w:rsidR="005A297E" w:rsidRDefault="005A297E" w:rsidP="00387613">
      <w:pPr>
        <w:spacing w:after="0" w:line="276" w:lineRule="auto"/>
        <w:ind w:left="142" w:right="142"/>
        <w:jc w:val="both"/>
        <w:rPr>
          <w:rFonts w:ascii="Verdana" w:hAnsi="Verdana"/>
          <w:color w:val="000000"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POST/DYS/OZ/GZ/01</w:t>
      </w:r>
      <w:r w:rsidR="00E45D68">
        <w:rPr>
          <w:rFonts w:ascii="Verdana" w:hAnsi="Verdana" w:cstheme="minorHAnsi"/>
          <w:b/>
          <w:szCs w:val="18"/>
          <w:lang w:eastAsia="pl-PL"/>
        </w:rPr>
        <w:t>6</w:t>
      </w:r>
      <w:r w:rsidR="00BE2D0A">
        <w:rPr>
          <w:rFonts w:ascii="Verdana" w:hAnsi="Verdana" w:cstheme="minorHAnsi"/>
          <w:b/>
          <w:szCs w:val="18"/>
          <w:lang w:eastAsia="pl-PL"/>
        </w:rPr>
        <w:t>88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BE2D0A" w:rsidRPr="00BE2D0A">
        <w:rPr>
          <w:rFonts w:ascii="Verdana" w:hAnsi="Verdana"/>
          <w:b/>
          <w:szCs w:val="18"/>
        </w:rPr>
        <w:t>Roboty ogólnobudowlane dla 2 zadań na terenie RE Chełm, realizowane w systemie "zaprojektuj i zbuduj". Część 1 - Budowa wiaty na samochody ciężarowe na zapleczu RE Chełm, realizowane w systemie "zaprojektuj i zbuduj". Część 2 - Rozbudowa budynku warsztatowego o część garażową na zapleczu PE Krasnystaw, realizowane w systemie "zaprojektuj i zbuduj"</w:t>
      </w:r>
      <w:r w:rsidR="00BE2D0A">
        <w:rPr>
          <w:rFonts w:ascii="Verdana" w:hAnsi="Verdana"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41F099E6" w14:textId="77777777" w:rsidR="00EB0993" w:rsidRPr="000A72DD" w:rsidRDefault="00EB0993" w:rsidP="00387613">
      <w:pPr>
        <w:spacing w:after="0" w:line="276" w:lineRule="auto"/>
        <w:ind w:left="142" w:right="142"/>
        <w:jc w:val="both"/>
        <w:rPr>
          <w:b/>
          <w:bCs/>
          <w:szCs w:val="18"/>
        </w:rPr>
      </w:pPr>
    </w:p>
    <w:p w14:paraId="502342C8" w14:textId="0C3EB6AD" w:rsidR="000855FF" w:rsidRPr="00ED595E" w:rsidRDefault="00DD4731" w:rsidP="00EB0993">
      <w:pPr>
        <w:tabs>
          <w:tab w:val="left" w:pos="7275"/>
        </w:tabs>
        <w:ind w:left="142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DC4DAEB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E45D6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BE2D0A">
            <w:rPr>
              <w:rFonts w:asciiTheme="majorHAnsi" w:hAnsiTheme="majorHAnsi"/>
              <w:color w:val="000000" w:themeColor="text1"/>
              <w:sz w:val="14"/>
              <w:szCs w:val="18"/>
            </w:rPr>
            <w:t>88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2E7C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613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C56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1D5F"/>
    <w:rsid w:val="005D2D85"/>
    <w:rsid w:val="005D45FC"/>
    <w:rsid w:val="005D74EB"/>
    <w:rsid w:val="005E4AA3"/>
    <w:rsid w:val="005E79E5"/>
    <w:rsid w:val="005F0056"/>
    <w:rsid w:val="00607CD0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570B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65F7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1885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0C15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794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A4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4124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1479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2D0A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CE40FC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508A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D68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4167"/>
    <w:rsid w:val="00EA6557"/>
    <w:rsid w:val="00EA6B97"/>
    <w:rsid w:val="00EB0993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5212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6</cp:revision>
  <cp:lastPrinted>2024-07-15T11:21:00Z</cp:lastPrinted>
  <dcterms:created xsi:type="dcterms:W3CDTF">2026-04-28T06:54:00Z</dcterms:created>
  <dcterms:modified xsi:type="dcterms:W3CDTF">2026-05-04T08:44:00Z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